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FECCE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YONGE</w:t>
      </w:r>
      <w:r>
        <w:rPr>
          <w:rFonts w:ascii="Times New Roman" w:hAnsi="Times New Roman" w:cs="Times New Roman"/>
        </w:rPr>
        <w:t xml:space="preserve">       (fl.1484)</w:t>
      </w:r>
    </w:p>
    <w:p w14:paraId="4A1C9FE9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Clewer, Berkshire. Husbandman.</w:t>
      </w:r>
    </w:p>
    <w:p w14:paraId="472F77E6" w14:textId="77777777" w:rsidR="00F348EA" w:rsidRDefault="00F348EA" w:rsidP="00F348EA">
      <w:pPr>
        <w:rPr>
          <w:rFonts w:ascii="Times New Roman" w:hAnsi="Times New Roman" w:cs="Times New Roman"/>
        </w:rPr>
      </w:pPr>
    </w:p>
    <w:p w14:paraId="03178C9F" w14:textId="77777777" w:rsidR="00F348EA" w:rsidRDefault="00F348EA" w:rsidP="00F348EA">
      <w:pPr>
        <w:rPr>
          <w:rFonts w:ascii="Times New Roman" w:hAnsi="Times New Roman" w:cs="Times New Roman"/>
        </w:rPr>
      </w:pPr>
    </w:p>
    <w:p w14:paraId="397A6FFA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Nicholas Wagge(q.v.), John Wagge(q.v.), Humphrey Towres(q.v.), Robert</w:t>
      </w:r>
    </w:p>
    <w:p w14:paraId="292696DA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Hygges(q.v.) and William Troll(q.v.) brought a plaint of trespass against</w:t>
      </w:r>
    </w:p>
    <w:p w14:paraId="4875E92F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John Bette of Remenham(q.v.).</w:t>
      </w:r>
    </w:p>
    <w:p w14:paraId="6E7F8E8E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601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8CDFAA" w14:textId="77777777" w:rsidR="00F348EA" w:rsidRDefault="00F348EA" w:rsidP="00F348EA">
      <w:pPr>
        <w:rPr>
          <w:rFonts w:ascii="Times New Roman" w:hAnsi="Times New Roman" w:cs="Times New Roman"/>
        </w:rPr>
      </w:pPr>
    </w:p>
    <w:p w14:paraId="6D6D3CD2" w14:textId="77777777" w:rsidR="00F348EA" w:rsidRDefault="00F348EA" w:rsidP="00F348EA">
      <w:pPr>
        <w:rPr>
          <w:rFonts w:ascii="Times New Roman" w:hAnsi="Times New Roman" w:cs="Times New Roman"/>
        </w:rPr>
      </w:pPr>
    </w:p>
    <w:p w14:paraId="12C329BF" w14:textId="77777777" w:rsidR="00F348EA" w:rsidRDefault="00F348EA" w:rsidP="00F348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2019</w:t>
      </w:r>
    </w:p>
    <w:p w14:paraId="642535C3" w14:textId="77777777" w:rsidR="006B2F86" w:rsidRPr="00E71FC3" w:rsidRDefault="00F348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21B13" w14:textId="77777777" w:rsidR="00F348EA" w:rsidRDefault="00F348EA" w:rsidP="00E71FC3">
      <w:r>
        <w:separator/>
      </w:r>
    </w:p>
  </w:endnote>
  <w:endnote w:type="continuationSeparator" w:id="0">
    <w:p w14:paraId="4254038F" w14:textId="77777777" w:rsidR="00F348EA" w:rsidRDefault="00F348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D56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B5F12" w14:textId="77777777" w:rsidR="00F348EA" w:rsidRDefault="00F348EA" w:rsidP="00E71FC3">
      <w:r>
        <w:separator/>
      </w:r>
    </w:p>
  </w:footnote>
  <w:footnote w:type="continuationSeparator" w:id="0">
    <w:p w14:paraId="7FB91B9D" w14:textId="77777777" w:rsidR="00F348EA" w:rsidRDefault="00F348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8E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7569D"/>
  <w15:chartTrackingRefBased/>
  <w15:docId w15:val="{4FE6B76C-F0BD-40F5-9EF3-3EA45342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8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2019-03-16T22:13:00Z</dcterms:created>
  <dcterms:modified xsi:type="dcterms:W3CDTF">2019-03-16T22:14:00Z</dcterms:modified>
</cp:coreProperties>
</file>